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1D6" w:rsidRDefault="002141D6" w:rsidP="000D606D"/>
    <w:p w:rsidR="002141D6" w:rsidRDefault="002141D6" w:rsidP="000D606D"/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  <w:r w:rsidRPr="00993568">
        <w:rPr>
          <w:sz w:val="22"/>
          <w:szCs w:val="22"/>
        </w:rPr>
        <w:t>На основу члана 18. Закона о јавној својини ("Службени гласник РС", бр. 72/2011, 88/2013, 105/2014, 104/2016 - др. закон и 108/2016), члана 2. Закона о буџетском систему (Службени гласник РС  бр. Службени гласник РС", бр. 54/2009, 73/2010, 101/2010, 101/2011, 93/2012, 62/2013, 63/2013 - испр., 108/2013, 142/2014, 68/2015 - др. за</w:t>
      </w:r>
      <w:r>
        <w:rPr>
          <w:sz w:val="22"/>
          <w:szCs w:val="22"/>
        </w:rPr>
        <w:t>кон, 103/2015 и 99/2016) и члана  32. Статута града Врања (Службени гласник града Врања</w:t>
      </w:r>
      <w:r w:rsidRPr="00993568">
        <w:rPr>
          <w:sz w:val="22"/>
          <w:szCs w:val="22"/>
        </w:rPr>
        <w:t xml:space="preserve"> 3/2017 – преч</w:t>
      </w:r>
      <w:r>
        <w:rPr>
          <w:sz w:val="22"/>
          <w:szCs w:val="22"/>
        </w:rPr>
        <w:t xml:space="preserve">ишћен текст 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8/2017</w:t>
      </w:r>
      <w:r>
        <w:rPr>
          <w:sz w:val="22"/>
          <w:szCs w:val="22"/>
          <w:lang w:val="sr-Cyrl-CS"/>
        </w:rPr>
        <w:t xml:space="preserve"> и 27/2017</w:t>
      </w:r>
      <w:r>
        <w:rPr>
          <w:sz w:val="22"/>
          <w:szCs w:val="22"/>
        </w:rPr>
        <w:t xml:space="preserve">) Скупштина Града Врања на седници одржаној </w:t>
      </w:r>
      <w:r>
        <w:rPr>
          <w:sz w:val="22"/>
          <w:szCs w:val="22"/>
          <w:lang w:val="sr-Cyrl-CS"/>
        </w:rPr>
        <w:t>15.12.2017.</w:t>
      </w:r>
      <w:r>
        <w:rPr>
          <w:sz w:val="22"/>
          <w:szCs w:val="22"/>
        </w:rPr>
        <w:t>године, донела је</w:t>
      </w:r>
    </w:p>
    <w:p w:rsidR="002141D6" w:rsidRPr="00993568" w:rsidRDefault="002141D6" w:rsidP="000D606D">
      <w:pPr>
        <w:jc w:val="center"/>
        <w:rPr>
          <w:sz w:val="22"/>
          <w:szCs w:val="22"/>
        </w:rPr>
      </w:pPr>
    </w:p>
    <w:p w:rsidR="002141D6" w:rsidRPr="00993568" w:rsidRDefault="002141D6" w:rsidP="000D606D">
      <w:pPr>
        <w:jc w:val="center"/>
        <w:rPr>
          <w:b/>
          <w:bCs/>
          <w:sz w:val="22"/>
          <w:szCs w:val="22"/>
        </w:rPr>
      </w:pPr>
      <w:r w:rsidRPr="00993568">
        <w:rPr>
          <w:sz w:val="22"/>
          <w:szCs w:val="22"/>
        </w:rPr>
        <w:t xml:space="preserve"> </w:t>
      </w:r>
      <w:r w:rsidRPr="00993568">
        <w:rPr>
          <w:b/>
          <w:bCs/>
          <w:sz w:val="22"/>
          <w:szCs w:val="22"/>
        </w:rPr>
        <w:t xml:space="preserve">О Д Л У К У </w:t>
      </w:r>
    </w:p>
    <w:p w:rsidR="002141D6" w:rsidRPr="00993568" w:rsidRDefault="002141D6" w:rsidP="000D606D">
      <w:pPr>
        <w:jc w:val="center"/>
        <w:rPr>
          <w:b/>
          <w:bCs/>
          <w:sz w:val="22"/>
          <w:szCs w:val="22"/>
        </w:rPr>
      </w:pPr>
      <w:r w:rsidRPr="00993568">
        <w:rPr>
          <w:b/>
          <w:bCs/>
          <w:sz w:val="22"/>
          <w:szCs w:val="22"/>
        </w:rPr>
        <w:t>О ПРЕУЗИМАЊУ ПОКРЕТНЕ И НЕПОКРЕТНЕ ИМОВИНЕ И ПРЕУЗИМАЊЕ ПОТРАЖИВАЊА И ОБАВЕЗА ЈАВНЕ УСТАНОВЕ ЗА СПОРТ И РЕКРЕАЦИЈУ „СПОРТСКА ХАЛА“</w:t>
      </w:r>
    </w:p>
    <w:p w:rsidR="002141D6" w:rsidRPr="00993568" w:rsidRDefault="002141D6" w:rsidP="000D606D">
      <w:pPr>
        <w:jc w:val="center"/>
        <w:rPr>
          <w:sz w:val="22"/>
          <w:szCs w:val="22"/>
        </w:rPr>
      </w:pPr>
    </w:p>
    <w:p w:rsidR="002141D6" w:rsidRPr="00993568" w:rsidRDefault="002141D6" w:rsidP="000D606D">
      <w:pPr>
        <w:jc w:val="center"/>
        <w:rPr>
          <w:sz w:val="22"/>
          <w:szCs w:val="22"/>
        </w:rPr>
      </w:pPr>
      <w:r w:rsidRPr="00993568">
        <w:rPr>
          <w:sz w:val="22"/>
          <w:szCs w:val="22"/>
        </w:rPr>
        <w:t>Члан 1.</w:t>
      </w:r>
    </w:p>
    <w:p w:rsidR="002141D6" w:rsidRPr="00993568" w:rsidRDefault="002141D6" w:rsidP="000D606D">
      <w:pPr>
        <w:jc w:val="center"/>
        <w:rPr>
          <w:sz w:val="22"/>
          <w:szCs w:val="22"/>
        </w:rPr>
      </w:pPr>
    </w:p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  <w:r w:rsidRPr="00993568">
        <w:rPr>
          <w:sz w:val="22"/>
          <w:szCs w:val="22"/>
        </w:rPr>
        <w:t xml:space="preserve">Утврђено је да је 16.11.2017. године Јавна установа за спорт и рекреацију „СПОРТСКА ХАЛА“ (у даљем тексту – ЈУ Спортска хала) добила својство индиректног корисника буџетских средстава Града Врања уписом у списак корисника јавних средстава који води Управа за трезор у складу са Правилником о начину утврђивања и евидентирања корисника јавних средстава и о условима и начину за отварање и укидање подрачуна код Управе за трезор ("Службени гласник РС", бр. 113/2013, 8/2014 и 24/2016)   </w:t>
      </w:r>
    </w:p>
    <w:p w:rsidR="002141D6" w:rsidRPr="00993568" w:rsidRDefault="002141D6" w:rsidP="000D606D">
      <w:pPr>
        <w:jc w:val="both"/>
        <w:rPr>
          <w:sz w:val="22"/>
          <w:szCs w:val="22"/>
        </w:rPr>
      </w:pPr>
    </w:p>
    <w:p w:rsidR="002141D6" w:rsidRPr="00993568" w:rsidRDefault="002141D6" w:rsidP="000D606D">
      <w:pPr>
        <w:jc w:val="center"/>
        <w:rPr>
          <w:sz w:val="22"/>
          <w:szCs w:val="22"/>
        </w:rPr>
      </w:pPr>
      <w:r w:rsidRPr="00993568">
        <w:rPr>
          <w:sz w:val="22"/>
          <w:szCs w:val="22"/>
        </w:rPr>
        <w:t>Члан 2.</w:t>
      </w:r>
    </w:p>
    <w:p w:rsidR="002141D6" w:rsidRPr="00993568" w:rsidRDefault="002141D6" w:rsidP="000D606D">
      <w:pPr>
        <w:jc w:val="center"/>
        <w:rPr>
          <w:sz w:val="22"/>
          <w:szCs w:val="22"/>
        </w:rPr>
      </w:pPr>
    </w:p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  <w:r w:rsidRPr="00993568">
        <w:rPr>
          <w:sz w:val="22"/>
          <w:szCs w:val="22"/>
        </w:rPr>
        <w:t>Град Врање преузима право својине на свој непокретној и покретној имовини ЈУ Спортска хала, на основу Закона о јавној својини.</w:t>
      </w:r>
    </w:p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  <w:r w:rsidRPr="00993568">
        <w:rPr>
          <w:sz w:val="22"/>
          <w:szCs w:val="22"/>
        </w:rPr>
        <w:t>ЈУ Спортска хала даје се право коришћења за обављање своје делатности на непокретним и покретним стварима у јавној својини које су предвиђене чланом 3. Одлуке о оснивању јавне установе за спорт и рекреацију – Спортска хала у Врању (Службени гласник РС, бр. 26/2009 – пречишћен текст).</w:t>
      </w:r>
    </w:p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</w:p>
    <w:p w:rsidR="002141D6" w:rsidRPr="00993568" w:rsidRDefault="002141D6" w:rsidP="000D606D">
      <w:pPr>
        <w:jc w:val="center"/>
        <w:rPr>
          <w:sz w:val="22"/>
          <w:szCs w:val="22"/>
        </w:rPr>
      </w:pPr>
      <w:r w:rsidRPr="00993568">
        <w:rPr>
          <w:sz w:val="22"/>
          <w:szCs w:val="22"/>
        </w:rPr>
        <w:t>Члан 3.</w:t>
      </w:r>
    </w:p>
    <w:p w:rsidR="002141D6" w:rsidRPr="00993568" w:rsidRDefault="002141D6" w:rsidP="000D606D">
      <w:pPr>
        <w:jc w:val="center"/>
        <w:rPr>
          <w:sz w:val="22"/>
          <w:szCs w:val="22"/>
        </w:rPr>
      </w:pPr>
    </w:p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  <w:r w:rsidRPr="00993568">
        <w:rPr>
          <w:sz w:val="22"/>
          <w:szCs w:val="22"/>
        </w:rPr>
        <w:t>Град  Врање преузима потраживања у исносу од 24.873.314,86 динара и обавезе у износу од 15.482.187,22 динара која је ЈУ Спортска Хала исказала у својим пословним књигама на дан 15.11.2017. године.</w:t>
      </w:r>
    </w:p>
    <w:p w:rsidR="002141D6" w:rsidRPr="00993568" w:rsidRDefault="002141D6" w:rsidP="000D606D">
      <w:pPr>
        <w:ind w:firstLine="720"/>
        <w:jc w:val="both"/>
        <w:rPr>
          <w:sz w:val="22"/>
          <w:szCs w:val="22"/>
        </w:rPr>
      </w:pPr>
      <w:r w:rsidRPr="00993568">
        <w:rPr>
          <w:sz w:val="22"/>
          <w:szCs w:val="22"/>
        </w:rPr>
        <w:t>Спортска хала је дужна да све приходе остварене од обављања своје деатности уплаћује на рачунима прописаним за уплату јавних прихода буџета Града Врања.</w:t>
      </w:r>
    </w:p>
    <w:p w:rsidR="002141D6" w:rsidRPr="00993568" w:rsidRDefault="002141D6" w:rsidP="000D606D">
      <w:pPr>
        <w:jc w:val="both"/>
        <w:rPr>
          <w:sz w:val="22"/>
          <w:szCs w:val="22"/>
        </w:rPr>
      </w:pPr>
    </w:p>
    <w:p w:rsidR="002141D6" w:rsidRPr="00993568" w:rsidRDefault="002141D6" w:rsidP="000D606D">
      <w:pPr>
        <w:jc w:val="center"/>
        <w:rPr>
          <w:sz w:val="22"/>
          <w:szCs w:val="22"/>
        </w:rPr>
      </w:pPr>
      <w:r w:rsidRPr="00993568">
        <w:rPr>
          <w:sz w:val="22"/>
          <w:szCs w:val="22"/>
        </w:rPr>
        <w:t>Члан 4.</w:t>
      </w:r>
    </w:p>
    <w:p w:rsidR="002141D6" w:rsidRPr="00993568" w:rsidRDefault="002141D6" w:rsidP="000D606D">
      <w:pPr>
        <w:jc w:val="center"/>
        <w:rPr>
          <w:sz w:val="22"/>
          <w:szCs w:val="22"/>
        </w:rPr>
      </w:pPr>
    </w:p>
    <w:p w:rsidR="002141D6" w:rsidRDefault="002141D6" w:rsidP="000D606D">
      <w:pPr>
        <w:pStyle w:val="NoSpacing"/>
        <w:ind w:firstLine="720"/>
        <w:rPr>
          <w:rFonts w:ascii="Times New Roman" w:hAnsi="Times New Roman"/>
          <w:lang w:val="sr-Cyrl-CS"/>
        </w:rPr>
      </w:pPr>
      <w:r w:rsidRPr="00993568">
        <w:rPr>
          <w:rFonts w:ascii="Times New Roman" w:hAnsi="Times New Roman"/>
          <w:lang w:val="sr-Cyrl-CS"/>
        </w:rPr>
        <w:t>Овa одлукa ступa нaредног дана од дaнa објaвљивaњa у "Службеном гласнику грaдa Врања".</w:t>
      </w:r>
    </w:p>
    <w:p w:rsidR="002141D6" w:rsidRDefault="002141D6" w:rsidP="000D606D">
      <w:pPr>
        <w:pStyle w:val="NoSpacing"/>
        <w:ind w:firstLine="720"/>
        <w:rPr>
          <w:rFonts w:ascii="Times New Roman" w:hAnsi="Times New Roman"/>
          <w:lang w:val="sr-Cyrl-CS"/>
        </w:rPr>
      </w:pPr>
    </w:p>
    <w:p w:rsidR="002141D6" w:rsidRPr="00993568" w:rsidRDefault="002141D6" w:rsidP="000D606D">
      <w:pPr>
        <w:pStyle w:val="NoSpacing"/>
        <w:ind w:firstLine="720"/>
        <w:rPr>
          <w:rFonts w:ascii="Times New Roman" w:hAnsi="Times New Roman"/>
          <w:lang w:val="sr-Cyrl-CS"/>
        </w:rPr>
      </w:pPr>
    </w:p>
    <w:p w:rsidR="002141D6" w:rsidRPr="00993568" w:rsidRDefault="002141D6" w:rsidP="00993568">
      <w:pPr>
        <w:pStyle w:val="NoSpacing"/>
        <w:ind w:firstLine="720"/>
        <w:jc w:val="center"/>
        <w:rPr>
          <w:rFonts w:ascii="Times New Roman" w:hAnsi="Times New Roman"/>
          <w:b/>
          <w:bCs/>
        </w:rPr>
      </w:pPr>
      <w:r w:rsidRPr="00993568">
        <w:rPr>
          <w:rFonts w:ascii="Times New Roman" w:hAnsi="Times New Roman"/>
          <w:b/>
          <w:bCs/>
        </w:rPr>
        <w:t>СКУПШТИНА ГРАДА ВРАЊА,</w:t>
      </w:r>
    </w:p>
    <w:p w:rsidR="002141D6" w:rsidRPr="00993568" w:rsidRDefault="002141D6" w:rsidP="00993568">
      <w:pPr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 xml:space="preserve">                                                     15.12.2017.</w:t>
      </w:r>
      <w:r>
        <w:rPr>
          <w:b/>
          <w:bCs/>
          <w:sz w:val="22"/>
          <w:szCs w:val="22"/>
        </w:rPr>
        <w:t>године, број</w:t>
      </w:r>
      <w:r w:rsidRPr="00993568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  <w:lang w:val="sr-Cyrl-CS"/>
        </w:rPr>
        <w:t>02-232/2017-10</w:t>
      </w:r>
    </w:p>
    <w:p w:rsidR="002141D6" w:rsidRDefault="002141D6" w:rsidP="000D606D">
      <w:pPr>
        <w:ind w:left="4320" w:firstLine="720"/>
        <w:jc w:val="center"/>
        <w:rPr>
          <w:sz w:val="22"/>
          <w:szCs w:val="22"/>
          <w:lang w:val="sr-Cyrl-CS"/>
        </w:rPr>
      </w:pPr>
    </w:p>
    <w:p w:rsidR="002141D6" w:rsidRPr="00993568" w:rsidRDefault="002141D6" w:rsidP="000D606D">
      <w:pPr>
        <w:ind w:left="4320" w:firstLine="720"/>
        <w:jc w:val="center"/>
        <w:rPr>
          <w:sz w:val="22"/>
          <w:szCs w:val="22"/>
          <w:lang w:val="sr-Cyrl-CS"/>
        </w:rPr>
      </w:pPr>
    </w:p>
    <w:p w:rsidR="002141D6" w:rsidRPr="00925F7A" w:rsidRDefault="002141D6" w:rsidP="00993568">
      <w:pPr>
        <w:ind w:left="4320"/>
        <w:rPr>
          <w:b/>
          <w:bCs/>
          <w:sz w:val="22"/>
          <w:szCs w:val="22"/>
        </w:rPr>
      </w:pPr>
      <w:r>
        <w:rPr>
          <w:sz w:val="22"/>
          <w:szCs w:val="22"/>
          <w:lang w:val="sr-Cyrl-CS"/>
        </w:rPr>
        <w:t xml:space="preserve">                          </w:t>
      </w:r>
      <w:r>
        <w:rPr>
          <w:b/>
          <w:bCs/>
          <w:sz w:val="22"/>
          <w:szCs w:val="22"/>
        </w:rPr>
        <w:t>ПРЕДСЕДНИК СКУПШТИНЕ</w:t>
      </w:r>
    </w:p>
    <w:p w:rsidR="002141D6" w:rsidRDefault="002141D6" w:rsidP="00153682">
      <w:pPr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 xml:space="preserve">                                                                                                         </w:t>
      </w:r>
      <w:r>
        <w:rPr>
          <w:b/>
          <w:bCs/>
          <w:sz w:val="22"/>
          <w:szCs w:val="22"/>
        </w:rPr>
        <w:t>Дејан Тричковић, спец.двм</w:t>
      </w:r>
      <w:r>
        <w:rPr>
          <w:b/>
          <w:bCs/>
          <w:sz w:val="22"/>
          <w:szCs w:val="22"/>
          <w:lang w:val="sr-Cyrl-CS"/>
        </w:rPr>
        <w:t>,с.р.</w:t>
      </w:r>
    </w:p>
    <w:p w:rsidR="002141D6" w:rsidRDefault="002141D6" w:rsidP="00153682">
      <w:pPr>
        <w:rPr>
          <w:b/>
          <w:bCs/>
          <w:sz w:val="22"/>
          <w:szCs w:val="22"/>
          <w:lang w:val="sr-Cyrl-CS"/>
        </w:rPr>
      </w:pPr>
    </w:p>
    <w:p w:rsidR="002141D6" w:rsidRDefault="002141D6" w:rsidP="00153682">
      <w:pPr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ТАЧНОСТ ПРЕПИСА ОВЕРАВА:                                            СЕКРЕТАР СКУПШТИНЕ</w:t>
      </w:r>
    </w:p>
    <w:p w:rsidR="002141D6" w:rsidRPr="00153682" w:rsidRDefault="002141D6" w:rsidP="00153682">
      <w:pPr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 xml:space="preserve">                                                                                                                    Марко Тричковић</w:t>
      </w:r>
    </w:p>
    <w:p w:rsidR="002141D6" w:rsidRPr="00210DDE" w:rsidRDefault="002141D6" w:rsidP="000D606D">
      <w:pPr>
        <w:ind w:left="5040" w:firstLine="720"/>
        <w:rPr>
          <w:b/>
          <w:bCs/>
          <w:sz w:val="22"/>
          <w:szCs w:val="22"/>
          <w:lang w:val="sr-Cyrl-CS"/>
        </w:rPr>
      </w:pPr>
    </w:p>
    <w:p w:rsidR="002141D6" w:rsidRDefault="002141D6" w:rsidP="000D606D">
      <w:pPr>
        <w:ind w:firstLine="720"/>
        <w:jc w:val="both"/>
      </w:pPr>
    </w:p>
    <w:p w:rsidR="002141D6" w:rsidRDefault="002141D6" w:rsidP="000D606D">
      <w:pPr>
        <w:ind w:firstLine="720"/>
        <w:jc w:val="both"/>
      </w:pPr>
    </w:p>
    <w:sectPr w:rsidR="002141D6" w:rsidSect="00410FDD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606D"/>
    <w:rsid w:val="00037D13"/>
    <w:rsid w:val="000465A0"/>
    <w:rsid w:val="00050829"/>
    <w:rsid w:val="00053D3C"/>
    <w:rsid w:val="00061F88"/>
    <w:rsid w:val="000937E4"/>
    <w:rsid w:val="000D606D"/>
    <w:rsid w:val="000F0C32"/>
    <w:rsid w:val="00116115"/>
    <w:rsid w:val="00140C27"/>
    <w:rsid w:val="0015106C"/>
    <w:rsid w:val="00153682"/>
    <w:rsid w:val="00210DDE"/>
    <w:rsid w:val="002141D6"/>
    <w:rsid w:val="002B3EFC"/>
    <w:rsid w:val="00346E5F"/>
    <w:rsid w:val="00410FDD"/>
    <w:rsid w:val="00451DC3"/>
    <w:rsid w:val="00492E09"/>
    <w:rsid w:val="00502B63"/>
    <w:rsid w:val="00563D42"/>
    <w:rsid w:val="00656F28"/>
    <w:rsid w:val="00663F0B"/>
    <w:rsid w:val="006B1CCA"/>
    <w:rsid w:val="006C3F7E"/>
    <w:rsid w:val="006F1DA3"/>
    <w:rsid w:val="006F7515"/>
    <w:rsid w:val="00711C7F"/>
    <w:rsid w:val="00736404"/>
    <w:rsid w:val="008030AF"/>
    <w:rsid w:val="00841AF9"/>
    <w:rsid w:val="00925F7A"/>
    <w:rsid w:val="009740AF"/>
    <w:rsid w:val="009846CE"/>
    <w:rsid w:val="00993568"/>
    <w:rsid w:val="009A13CF"/>
    <w:rsid w:val="009A2C10"/>
    <w:rsid w:val="009C5FBB"/>
    <w:rsid w:val="00A35AD9"/>
    <w:rsid w:val="00A85008"/>
    <w:rsid w:val="00B11256"/>
    <w:rsid w:val="00B21B37"/>
    <w:rsid w:val="00B34456"/>
    <w:rsid w:val="00B50EF2"/>
    <w:rsid w:val="00C00DBE"/>
    <w:rsid w:val="00C616E0"/>
    <w:rsid w:val="00D27EE3"/>
    <w:rsid w:val="00D8351B"/>
    <w:rsid w:val="00D84849"/>
    <w:rsid w:val="00E15293"/>
    <w:rsid w:val="00E209DC"/>
    <w:rsid w:val="00E36443"/>
    <w:rsid w:val="00E623BC"/>
    <w:rsid w:val="00E64C3D"/>
    <w:rsid w:val="00EF43BB"/>
    <w:rsid w:val="00F0239B"/>
    <w:rsid w:val="00F64238"/>
    <w:rsid w:val="00FC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6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D606D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0D606D"/>
    <w:rPr>
      <w:rFonts w:eastAsia="Times New Roman"/>
    </w:rPr>
  </w:style>
  <w:style w:type="character" w:customStyle="1" w:styleId="NoSpacingChar">
    <w:name w:val="No Spacing Char"/>
    <w:link w:val="NoSpacing"/>
    <w:uiPriority w:val="99"/>
    <w:locked/>
    <w:rsid w:val="000D606D"/>
    <w:rPr>
      <w:rFonts w:eastAsia="Times New Roman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D6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60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385</Words>
  <Characters>2199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nandjelkovic</dc:creator>
  <cp:keywords/>
  <dc:description/>
  <cp:lastModifiedBy>sdjokovic</cp:lastModifiedBy>
  <cp:revision>10</cp:revision>
  <cp:lastPrinted>2017-12-19T06:52:00Z</cp:lastPrinted>
  <dcterms:created xsi:type="dcterms:W3CDTF">2017-12-18T08:14:00Z</dcterms:created>
  <dcterms:modified xsi:type="dcterms:W3CDTF">2017-12-25T08:35:00Z</dcterms:modified>
</cp:coreProperties>
</file>